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四川银行定开系列1个月1号净值型理财产品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自2024-10-01起至2024-12-31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四川银行定开系列1个月1号净值型理财产品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2022-09-15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226,200,988.00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[2.15%-3.05%]/年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100.97%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四川银行-四川银行定开系列1个月1号净值型理财产品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128912158810940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招商银行</w:t>
            </w:r>
            <w:r>
              <w:rPr>
                <w:rFonts w:hint="eastAsia" w:ascii="宋体" w:hAnsi="宋体"/>
              </w:rPr>
              <w:t>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2024-10-01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2024-12-31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6.43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2024-10-01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930,402.22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1,207,545.55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226,390,367.94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1.0643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226,390,367.94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1.0643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  <w:bookmarkStart w:id="5" w:name="_GoBack"/>
      <w:bookmarkEnd w:id="5"/>
    </w:p>
    <w:p>
      <w:pPr>
        <w:jc w:val="right"/>
      </w:pPr>
    </w:p>
    <w:p>
      <w:pPr>
        <w:jc w:val="right"/>
        <w:rPr>
          <w:rFonts w:hint="eastAsia"/>
        </w:rPr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132,071,898.48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57.78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122,252,240.27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53.48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9,819,658.21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4.30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82,995,968.58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36.31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12,869,253.72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5.63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657,743.67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0.29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228,594,864.45</w:t>
            </w:r>
          </w:p>
        </w:tc>
        <w:tc>
          <w:tcPr>
            <w:tcW w:w="1749" w:type="dxa"/>
            <w:shd w:val="clear" w:color="auto" w:fill="auto"/>
            <w:vAlign w:val="top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82,995,968.58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36.66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24广西北部湾银行CD154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9,972,487.91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24昆仑银行CD028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9,949,468.22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24厦门国际银行CD090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9,948,340.93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24贵州银行CD054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9,945,462.63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空港03优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9,819,658.21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24成都香城MTN001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8,302,994.54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20空港兴城MTN001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8,218,704.66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22温国01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8,208,953.42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8,182,553.42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3.61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无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2025-01-15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1A6E7E66"/>
    <w:rsid w:val="1CBA792F"/>
    <w:rsid w:val="23AB2840"/>
    <w:rsid w:val="2FC23DC4"/>
    <w:rsid w:val="339E2F39"/>
    <w:rsid w:val="38A16717"/>
    <w:rsid w:val="46A87316"/>
    <w:rsid w:val="512D246A"/>
    <w:rsid w:val="54B27197"/>
    <w:rsid w:val="5A9E6B68"/>
    <w:rsid w:val="6C650CFD"/>
    <w:rsid w:val="7B654BD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2</TotalTime>
  <ScaleCrop>false</ScaleCrop>
  <LinksUpToDate>false</LinksUpToDate>
  <CharactersWithSpaces>1954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01068028</cp:lastModifiedBy>
  <cp:lastPrinted>2411-12-31T16:00:00Z</cp:lastPrinted>
  <dcterms:modified xsi:type="dcterms:W3CDTF">2025-01-10T07:54:11Z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966615D112794FD1A1012C65CBBD5157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