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四川银行定开系列1个月2号净值型理财产品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四川银行定开系列1个月2号净值型理财产品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2022-09-28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237,653,880.00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[2.15%-3.05%]/年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100.82%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四川银行-四川银行定开系列1个月2号净值型理财产品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招商银行</w:t>
            </w:r>
            <w:r>
              <w:rPr>
                <w:rFonts w:hint="eastAsia" w:ascii="宋体" w:hAnsi="宋体"/>
              </w:rPr>
              <w:t>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6.53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906,170.33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1,205,079.46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237,668,891.94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237,668,891.94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1.0653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pPr w:leftFromText="180" w:rightFromText="180" w:vertAnchor="text" w:horzAnchor="page" w:tblpX="1613" w:tblpY="287"/>
        <w:tblOverlap w:val="never"/>
        <w:tblW w:w="8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138,195,526.49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57.68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138,195,526.49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57.68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79,995,189.36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33.39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11,191,291.86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10,224,470.10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4.27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239,606,477.81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  <w:bookmarkStart w:id="5" w:name="_GoBack"/>
      <w:bookmarkEnd w:id="5"/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79,995,189.36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33.66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24成都开投PPN002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10,397,000.00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9,972,487.91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24昆仑银行CD028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9,949,468.22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24重庆三峡银行CD075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9,850,419.73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24渤海银行CD422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9,841,150.19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8,302,329.86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8,182,553.42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8,119,484.93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7,934,422.14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3.34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5BA33C73"/>
    <w:rsid w:val="5E2435B1"/>
    <w:rsid w:val="6AAA02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3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2025-01-10T07:57:46Z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