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四川银行定开系列3个月10号净值型理财产品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四川银行定开系列3个月10号净值型理财产品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2022-06-09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327,605,000.00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[2.35%-3.35%]/年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100.98%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四川银行-四川银行定开系列3个月10号净值型理财产品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8.41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1,380,446.32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1,857,661.94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328,209,740.65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328,209,740.65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1.0841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  <w:rPr>
          <w:rFonts w:hint="eastAsia"/>
        </w:rPr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172,118,354.37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51.93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172,118,354.37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51.93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84,029,607.84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25.35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74,675,115.41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22.53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604,788.28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0.18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331,427,865.90</w:t>
            </w:r>
          </w:p>
        </w:tc>
        <w:tc>
          <w:tcPr>
            <w:tcW w:w="1749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jc w:val="left"/>
        <w:rPr>
          <w:rFonts w:asciiTheme="minorEastAsia" w:hAnsiTheme="minorEastAsia" w:eastAsiaTheme="minorEastAsia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84,029,607.84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25.60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24乌鲁木齐银行CD147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19,754,479.56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15,186,115.07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24稠州商行CD030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11,847,596.05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11,723,418.08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11,251,010.96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24东坡01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11,044,497.26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23广安MTN001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10,687,301.37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23达州高科MTN001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10,458,013.70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10,377,912.33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3.16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无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6972DD8"/>
    <w:rsid w:val="134C76E8"/>
    <w:rsid w:val="23AB2840"/>
    <w:rsid w:val="2416755D"/>
    <w:rsid w:val="2FC23DC4"/>
    <w:rsid w:val="339E2F39"/>
    <w:rsid w:val="33B15E0D"/>
    <w:rsid w:val="38A16717"/>
    <w:rsid w:val="46A87316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01068028</cp:lastModifiedBy>
  <cp:lastPrinted>2411-12-31T16:00:00Z</cp:lastPrinted>
  <dcterms:modified xsi:type="dcterms:W3CDTF">2025-01-10T08:23:34Z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