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372,185,999.00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[2.35%-3.35%]/年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100.82%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7.92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1,283,228.43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2,053,877.08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372,678,637.52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372,678,637.52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1.0792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221,258,366.22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58.89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206,528,878.90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54.97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14,729,487.32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3.92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85,029,227.52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22.63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68,746,146.78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18.30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696,048.76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375,729,789.28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85,029,227.52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24上海银行CD234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29,975,825.81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24稠州商行CD030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19,745,993.42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24成都经开SCP003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15,250,684.93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14,729,487.32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11,251,010.96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10,956,437.05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24郫国投MTN002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10,673,958.90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10,377,912.33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22彭城建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10,361,005.48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2.78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12D246A"/>
    <w:rsid w:val="54B27197"/>
    <w:rsid w:val="5A9E6B68"/>
    <w:rsid w:val="74A0725D"/>
    <w:rsid w:val="7E7A68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2025-01-10T08:24:43Z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