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四川银行定开系列3个月13号净值型理财产品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四川银行定开系列3个月13号净值型理财产品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429,866,900.00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[2.35%-3.35%]/年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100.67%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四川银行-四川银行定开系列3个月13号净值型理财产品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128912158810539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8.22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1,377,890.18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2,260,874.72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430,037,929.04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430,037,929.04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1.0822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235,919,448.07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54.49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235,919,448.07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54.49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80,030,746.86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18.49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116,838,686.45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26.99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151,075.82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432,939,957.20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jc w:val="right"/>
        <w:rPr>
          <w:rFonts w:hint="eastAsia"/>
        </w:rPr>
      </w:pPr>
    </w:p>
    <w:p>
      <w:pPr>
        <w:pStyle w:val="41"/>
        <w:spacing w:before="156" w:after="156"/>
        <w:rPr>
          <w:b w:val="0"/>
        </w:rPr>
      </w:pPr>
      <w:bookmarkStart w:id="5" w:name="_GoBack"/>
      <w:bookmarkEnd w:id="5"/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80,030,746.86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21,548,502.74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24峨眉01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21,384,931.51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24成都经开SCP003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15,250,684.93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24秦农农商银行CD295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14,796,915.95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21绵投02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11,188,160.27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24郫国投MTN002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10,673,958.90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10,495,767.12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24兴蜀投资MTN001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10,456,728.77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10,377,912.33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2.41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6A87316"/>
    <w:rsid w:val="512D246A"/>
    <w:rsid w:val="54B27197"/>
    <w:rsid w:val="581A0FF1"/>
    <w:rsid w:val="5A9E6B68"/>
    <w:rsid w:val="5E0A11A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2025-01-10T08:33:57Z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