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215,345,740.00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102.85%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8.72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1,080,053.91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1,462,207.17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216,529,169.37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216,529,169.37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1.0872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162,002,870.93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72.74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148,255,349.43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66.57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13,747,521.50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6.17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48,996,784.26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426,207.91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11,276,229.53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5.06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222,702,092.63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right"/>
        <w:rPr>
          <w:rFonts w:hint="eastAsia"/>
        </w:rPr>
      </w:pPr>
    </w:p>
    <w:p>
      <w:pPr>
        <w:jc w:val="left"/>
        <w:rPr>
          <w:rFonts w:asciiTheme="minorEastAsia" w:hAnsiTheme="minorEastAsia" w:eastAsiaTheme="minorEastAsia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48,996,784.26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13,747,521.50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12,273,830.14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11,864,636.84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11,558,016.44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11,337,986.30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11,188,160.27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24峨眉01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10,692,465.75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10,567,569.86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10,377,912.33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4.79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934EC"/>
    <w:rsid w:val="23AB2840"/>
    <w:rsid w:val="2FC23DC4"/>
    <w:rsid w:val="32B54486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2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2025-01-10T08:12:03Z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