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209,124,800.00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[2.35%-3.35%]/年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8.71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825,468.68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1,327,663.95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210,123,802.53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210,123,802.53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1.0871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135,515,980.10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63.19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135,515,980.10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63.19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77,996,289.94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459,623.15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481,201.61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214,453,094.80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right"/>
        <w:rPr>
          <w:rFonts w:hint="eastAsia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77,996,289.94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37.12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15,186,115.07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15,122,473.97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12,594,920.55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10,234,698.63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10,228,191.78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10,149,356.16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9,945,462.63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24日照银行CD090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9,895,712.88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9,895,117.15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4.71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B722246"/>
    <w:rsid w:val="134C76E8"/>
    <w:rsid w:val="23AB2840"/>
    <w:rsid w:val="2FC23DC4"/>
    <w:rsid w:val="339E2F39"/>
    <w:rsid w:val="38A16717"/>
    <w:rsid w:val="46A87316"/>
    <w:rsid w:val="512D246A"/>
    <w:rsid w:val="54B27197"/>
    <w:rsid w:val="5A1D79F1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2025-01-10T08:13:36Z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