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四川银行定开系列6个月13号净值型理财产品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2022-03-16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383,744,000.00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[2.6%-3.7%]/年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100.57%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128912158810710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9.97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2,220,155.47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2,647,610.47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386,721,887.43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386,721,887.43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1.0997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  <w:rPr>
          <w:rFonts w:hint="eastAsia"/>
        </w:rPr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287,278,197.83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73.86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287,278,197.83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73.86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96,011,685.92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24.69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150,697.97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5,502,521.93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1.41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388,943,103.65</w:t>
            </w:r>
          </w:p>
        </w:tc>
        <w:tc>
          <w:tcPr>
            <w:tcW w:w="1749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96,011,685.92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24.83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26,972,773.97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20,298,712.33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22眉资01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19,963,846.57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24贵州银行CD039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19,920,794.63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24日照银行CD120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19,734,701.37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24日照银行CD122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19,732,447.34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22凉山发展MTN001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14,827,150.68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14,654,272.60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21攀国投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14,153,565.03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3.66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ascii="宋体" w:hAnsi="宋体"/>
          <w:szCs w:val="21"/>
        </w:rPr>
        <w:t>22凉山发展MTN001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ascii="宋体" w:hAnsi="宋体"/>
          <w:szCs w:val="21"/>
        </w:rPr>
        <w:t>21攀国投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2B802A0"/>
    <w:rsid w:val="134C76E8"/>
    <w:rsid w:val="2349150A"/>
    <w:rsid w:val="23AB2840"/>
    <w:rsid w:val="2FC23DC4"/>
    <w:rsid w:val="339E2F39"/>
    <w:rsid w:val="38A16717"/>
    <w:rsid w:val="46A87316"/>
    <w:rsid w:val="4B8F2F76"/>
    <w:rsid w:val="512D246A"/>
    <w:rsid w:val="54B27197"/>
    <w:rsid w:val="5A9E6B68"/>
    <w:rsid w:val="5AC037D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2025-01-10T11:42:57Z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