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四川银行定开系列6个月17号净值型理财产品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四川银行定开系列6个月17号净值型理财产品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296,900,000.00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[2.45%-3.55%]/年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101.87%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四川银行-四川银行定开系列6个月17号净值型理财产品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9.86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1,289,035.66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1,826,221.02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298,285,436.15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298,285,436.15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1.0986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pPr w:leftFromText="180" w:rightFromText="180" w:vertAnchor="text" w:horzAnchor="page" w:tblpX="1617" w:tblpY="294"/>
        <w:tblOverlap w:val="never"/>
        <w:tblW w:w="88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207,985,942.18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68.45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207,985,942.18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68.45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95,011,564.18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31.27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690,258.50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181,102.39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303,868,867.25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jc w:val="right"/>
        <w:rPr>
          <w:rFonts w:hint="eastAsia"/>
        </w:rPr>
      </w:pPr>
    </w:p>
    <w:p>
      <w:pPr>
        <w:pStyle w:val="41"/>
        <w:spacing w:before="156" w:after="156"/>
        <w:rPr>
          <w:b w:val="0"/>
        </w:rPr>
      </w:pPr>
      <w:bookmarkStart w:id="5" w:name="_GoBack"/>
      <w:bookmarkEnd w:id="5"/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95,011,564.18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31.85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24绵兴02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16,310,597.26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15,186,115.07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24广西北部湾银行CD107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14,922,272.38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14,654,272.60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24香发01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13,880,509.59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24浙江泰隆商行CD018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12,935,171.74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23彭城01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12,773,766.57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12,591,435.62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24泸州发展MTN001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12,268,652.05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4.11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CE83561"/>
    <w:rsid w:val="23AB2840"/>
    <w:rsid w:val="2FC23DC4"/>
    <w:rsid w:val="339E2F39"/>
    <w:rsid w:val="38A16717"/>
    <w:rsid w:val="3B931DB3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2025-01-10T11:48:00Z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