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438,545,000.00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[2.45%-3.55%]/年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11.53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2,184,681.28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2,320,994.61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439,622,444.67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439,622,444.67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1.1153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272,212,640.75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61.22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272,212,640.75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61.22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160,061,493.72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12,305,458.76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2.77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32,546.34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444,612,139.57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160,061,493.72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36.41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24上海银行CD234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29,975,825.81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24兴锦农业PPN001A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20,695,906.85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19,672,572.49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16,791,360.16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24西汇投资PPN001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15,356,658.90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24日照银行CD122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14,799,335.51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13,644,497.26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20空港兴城MTN001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13,355,395.07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24新津城乡PPN001B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13,273,160.27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3.02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63B7039"/>
    <w:rsid w:val="134C76E8"/>
    <w:rsid w:val="23AB2840"/>
    <w:rsid w:val="2FC23DC4"/>
    <w:rsid w:val="339E2F39"/>
    <w:rsid w:val="38A16717"/>
    <w:rsid w:val="3AEA0970"/>
    <w:rsid w:val="408F5473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2025-01-10T11:54:31Z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