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四川银行定开系列6个月4号净值型理财产品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2021-12-16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286,611,000.00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[2.45%-3.55%]/年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100.98%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9.78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1,752,090.26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1,746,885.78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286,905,808.59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ascii="宋体" w:hAnsi="宋体"/>
              </w:rPr>
              <w:t>1.001</w:t>
            </w:r>
            <w:r>
              <w:rPr>
                <w:rFonts w:hint="eastAsia" w:ascii="宋体" w:hAnsi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286,905,808.59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1.0978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215,128,161.53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74.25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215,128,161.53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74.25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63,024,213.12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21.75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11,509,991.19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3.97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61,134.06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289,723,499.90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tabs>
          <w:tab w:val="left" w:pos="289"/>
        </w:tabs>
        <w:jc w:val="left"/>
        <w:rPr>
          <w:rFonts w:hint="eastAsia" w:asciiTheme="minorEastAsia" w:hAnsiTheme="minorEastAsia" w:eastAsiaTheme="minorEastAsia"/>
          <w:sz w:val="24"/>
          <w:lang w:eastAsia="zh-CN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63,024,213.12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24上海银行CD234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19,983,883.87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24富滇银行CD091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19,845,406.03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17,387,926.03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24日照银行CD122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14,799,335.51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12,840,451.89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11,545,343.84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11,044,497.26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23鼎兴实业MTN003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10,388,561.64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10,261,191.78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3.58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51C4B4E"/>
    <w:rsid w:val="134C76E8"/>
    <w:rsid w:val="23AB2840"/>
    <w:rsid w:val="2FC23DC4"/>
    <w:rsid w:val="31AF1086"/>
    <w:rsid w:val="339E2F39"/>
    <w:rsid w:val="38A16717"/>
    <w:rsid w:val="46A87316"/>
    <w:rsid w:val="48F0503E"/>
    <w:rsid w:val="512D246A"/>
    <w:rsid w:val="54B27197"/>
    <w:rsid w:val="5A9E6B68"/>
    <w:rsid w:val="676F349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2025-01-10T11:55:17Z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