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四川银行定开系列6个月9号净值型理财产品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196,909,000.00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9.21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982,693.76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1,585,873.69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199,399,930.13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199,399,930.13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154,058,217.80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154,058,217.80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45,005,477.78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4,806,876.14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2.36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72,115.45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203,942,687.17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45,005,477.78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15,739,294.52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24乌鲁木齐银行CD150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14,814,611.01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12,453,494.79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11,852,687.74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24阜阳债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10,528,643.84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10,475,256.83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10,448,684.93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10,223,493.15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10,149,356.16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5.09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4711D97"/>
    <w:rsid w:val="38A16717"/>
    <w:rsid w:val="46A87316"/>
    <w:rsid w:val="512D246A"/>
    <w:rsid w:val="54B27197"/>
    <w:rsid w:val="5A9E6B68"/>
    <w:rsid w:val="5BEB54AE"/>
    <w:rsid w:val="7FD5367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2025-01-10T11:38:56Z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